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0BBE" w14:textId="77777777" w:rsidR="00C72446" w:rsidRPr="00690BA6" w:rsidRDefault="00C72446" w:rsidP="00C7244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 xml:space="preserve">Ralph GOHER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1AC30F8" w14:textId="77777777" w:rsidR="00C72446" w:rsidRDefault="00C72446" w:rsidP="00C7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5DF75BC" w14:textId="77777777" w:rsidR="00C72446" w:rsidRDefault="00C72446" w:rsidP="00C7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46664" w14:textId="77777777" w:rsidR="00C72446" w:rsidRDefault="00C72446" w:rsidP="00C7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8F3E6" w14:textId="77777777" w:rsidR="00C72446" w:rsidRDefault="00C72446" w:rsidP="00C7244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1741BC23" w14:textId="77777777" w:rsidR="00C72446" w:rsidRDefault="00C72446" w:rsidP="00C7244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FDB4EAD" w14:textId="77777777" w:rsidR="00C72446" w:rsidRDefault="00C72446" w:rsidP="00C7244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B661306" w14:textId="77777777" w:rsidR="00C72446" w:rsidRDefault="00C72446" w:rsidP="00C7244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F48E4C" w14:textId="77777777" w:rsidR="00C72446" w:rsidRDefault="00C72446" w:rsidP="00C7244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03A72B" w14:textId="77777777" w:rsidR="00C72446" w:rsidRDefault="00C72446" w:rsidP="00C7244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208579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9317" w14:textId="77777777" w:rsidR="00C72446" w:rsidRDefault="00C72446" w:rsidP="009139A6">
      <w:r>
        <w:separator/>
      </w:r>
    </w:p>
  </w:endnote>
  <w:endnote w:type="continuationSeparator" w:id="0">
    <w:p w14:paraId="547A9718" w14:textId="77777777" w:rsidR="00C72446" w:rsidRDefault="00C72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595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F70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62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36AA9" w14:textId="77777777" w:rsidR="00C72446" w:rsidRDefault="00C72446" w:rsidP="009139A6">
      <w:r>
        <w:separator/>
      </w:r>
    </w:p>
  </w:footnote>
  <w:footnote w:type="continuationSeparator" w:id="0">
    <w:p w14:paraId="537D2FA9" w14:textId="77777777" w:rsidR="00C72446" w:rsidRDefault="00C72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2B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CC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46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4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244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2FEDA"/>
  <w15:chartTrackingRefBased/>
  <w15:docId w15:val="{14C2A2C3-FEE0-4A8B-8BED-F1331FD17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2021-07-21T10:07:00Z</dcterms:created>
  <dcterms:modified xsi:type="dcterms:W3CDTF">2021-07-21T10:07:00Z</dcterms:modified>
</cp:coreProperties>
</file>